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1707" w:rsidRDefault="002A6973" w:rsidP="00BA1707">
      <w:pPr>
        <w:pStyle w:val="EducationNormal"/>
        <w:numPr>
          <w:ilvl w:val="0"/>
          <w:numId w:val="24"/>
        </w:numPr>
      </w:pPr>
      <w:r>
        <w:t>Last Tuesday a deputation from the Society of Friends waited</w:t>
      </w:r>
    </w:p>
    <w:p w:rsidR="00BA1707" w:rsidRDefault="002A6973" w:rsidP="00BA1707">
      <w:pPr>
        <w:pStyle w:val="EducationNormal"/>
        <w:numPr>
          <w:ilvl w:val="0"/>
          <w:numId w:val="24"/>
        </w:numPr>
      </w:pPr>
      <w:r>
        <w:t xml:space="preserve">on the President of the United States and presented him with </w:t>
      </w:r>
    </w:p>
    <w:p w:rsidR="002A6973" w:rsidRDefault="002A6973" w:rsidP="00BA1707">
      <w:pPr>
        <w:pStyle w:val="EducationNormal"/>
        <w:numPr>
          <w:ilvl w:val="0"/>
          <w:numId w:val="24"/>
        </w:numPr>
      </w:pPr>
      <w:r>
        <w:t>the following address</w:t>
      </w:r>
      <w:r w:rsidR="00BA1707">
        <w:t xml:space="preserve"> –</w:t>
      </w:r>
    </w:p>
    <w:p w:rsidR="00BA1707" w:rsidRDefault="00BA1707" w:rsidP="00BA1707">
      <w:pPr>
        <w:pStyle w:val="EducationNormal"/>
        <w:numPr>
          <w:ilvl w:val="0"/>
          <w:numId w:val="24"/>
        </w:numPr>
      </w:pPr>
    </w:p>
    <w:p w:rsidR="00BA1707" w:rsidRDefault="00BA1707" w:rsidP="00BA1707">
      <w:pPr>
        <w:pStyle w:val="EducationNormal"/>
        <w:numPr>
          <w:ilvl w:val="0"/>
          <w:numId w:val="24"/>
        </w:numPr>
      </w:pPr>
      <w:r>
        <w:t>To the President of the United States</w:t>
      </w:r>
    </w:p>
    <w:p w:rsidR="00BA1707" w:rsidRDefault="00BA1707" w:rsidP="00BA1707">
      <w:pPr>
        <w:pStyle w:val="EducationNormal"/>
        <w:numPr>
          <w:ilvl w:val="0"/>
          <w:numId w:val="24"/>
        </w:numPr>
      </w:pPr>
    </w:p>
    <w:p w:rsidR="00BA1707" w:rsidRDefault="002A6973" w:rsidP="00BA1707">
      <w:pPr>
        <w:pStyle w:val="EducationNormal"/>
        <w:numPr>
          <w:ilvl w:val="0"/>
          <w:numId w:val="24"/>
        </w:numPr>
      </w:pPr>
      <w:r>
        <w:t>Being met in this our annual assembly for the well-ordering</w:t>
      </w:r>
    </w:p>
    <w:p w:rsidR="00BA1707" w:rsidRDefault="002A6973" w:rsidP="00BA1707">
      <w:pPr>
        <w:pStyle w:val="EducationNormal"/>
        <w:numPr>
          <w:ilvl w:val="0"/>
          <w:numId w:val="24"/>
        </w:numPr>
      </w:pPr>
      <w:r>
        <w:t xml:space="preserve">the affairs of our Religious Society, and the promotion of </w:t>
      </w:r>
      <w:proofErr w:type="spellStart"/>
      <w:r w:rsidR="00BA1707">
        <w:t>uni</w:t>
      </w:r>
      <w:proofErr w:type="spellEnd"/>
      <w:r w:rsidR="00BA1707">
        <w:t>-</w:t>
      </w:r>
    </w:p>
    <w:p w:rsidR="00BA1707" w:rsidRDefault="00BA1707" w:rsidP="00BA1707">
      <w:pPr>
        <w:pStyle w:val="EducationNormal"/>
        <w:numPr>
          <w:ilvl w:val="0"/>
          <w:numId w:val="24"/>
        </w:numPr>
      </w:pPr>
      <w:r>
        <w:t>-</w:t>
      </w:r>
      <w:proofErr w:type="spellStart"/>
      <w:r w:rsidR="002A6973">
        <w:t>versal</w:t>
      </w:r>
      <w:proofErr w:type="spellEnd"/>
      <w:r w:rsidR="002A6973">
        <w:t xml:space="preserve"> [righteousness], our minds have been drawn to consider that</w:t>
      </w:r>
    </w:p>
    <w:p w:rsidR="00BA1707" w:rsidRDefault="002A6973" w:rsidP="00BA1707">
      <w:pPr>
        <w:pStyle w:val="EducationNormal"/>
        <w:numPr>
          <w:ilvl w:val="0"/>
          <w:numId w:val="24"/>
        </w:numPr>
      </w:pPr>
      <w:r>
        <w:t xml:space="preserve">the Almighty, who </w:t>
      </w:r>
      <w:proofErr w:type="spellStart"/>
      <w:r>
        <w:t>ruleth</w:t>
      </w:r>
      <w:proofErr w:type="spellEnd"/>
      <w:r>
        <w:t xml:space="preserve"> in Heaven and in the Kingdoms of Men </w:t>
      </w:r>
    </w:p>
    <w:p w:rsidR="00BA1707" w:rsidRDefault="002A6973" w:rsidP="00BA1707">
      <w:pPr>
        <w:pStyle w:val="EducationNormal"/>
        <w:numPr>
          <w:ilvl w:val="0"/>
          <w:numId w:val="24"/>
        </w:numPr>
      </w:pPr>
      <w:r>
        <w:t>having [permitted] a great Revolution to take place in the Govern</w:t>
      </w:r>
      <w:r w:rsidR="00BA1707">
        <w:t>-</w:t>
      </w:r>
    </w:p>
    <w:p w:rsidR="00BA1707" w:rsidRDefault="00BA1707" w:rsidP="00BA1707">
      <w:pPr>
        <w:pStyle w:val="EducationNormal"/>
        <w:numPr>
          <w:ilvl w:val="0"/>
          <w:numId w:val="24"/>
        </w:numPr>
      </w:pPr>
      <w:r>
        <w:t>-</w:t>
      </w:r>
      <w:proofErr w:type="spellStart"/>
      <w:r w:rsidR="002A6973">
        <w:t>ment</w:t>
      </w:r>
      <w:proofErr w:type="spellEnd"/>
      <w:r w:rsidR="002A6973">
        <w:t xml:space="preserve"> of this Country, we are fervently concerned that the Rulers </w:t>
      </w:r>
    </w:p>
    <w:p w:rsidR="00BA1707" w:rsidRDefault="002A6973" w:rsidP="00BA1707">
      <w:pPr>
        <w:pStyle w:val="EducationNormal"/>
        <w:numPr>
          <w:ilvl w:val="0"/>
          <w:numId w:val="24"/>
        </w:numPr>
      </w:pPr>
      <w:r>
        <w:t xml:space="preserve">of the [people] may be </w:t>
      </w:r>
      <w:proofErr w:type="spellStart"/>
      <w:r>
        <w:t>favered</w:t>
      </w:r>
      <w:proofErr w:type="spellEnd"/>
      <w:r>
        <w:t xml:space="preserve"> with the Counsel of God, the only sure </w:t>
      </w:r>
    </w:p>
    <w:p w:rsidR="00BA1707" w:rsidRDefault="002A6973" w:rsidP="00BA1707">
      <w:pPr>
        <w:pStyle w:val="EducationNormal"/>
        <w:numPr>
          <w:ilvl w:val="0"/>
          <w:numId w:val="24"/>
        </w:numPr>
      </w:pPr>
      <w:r>
        <w:t xml:space="preserve">means of enabling them to fulfill the important trust committed </w:t>
      </w:r>
    </w:p>
    <w:p w:rsidR="00BA1707" w:rsidRDefault="002A6973" w:rsidP="00BA1707">
      <w:pPr>
        <w:pStyle w:val="EducationNormal"/>
        <w:numPr>
          <w:ilvl w:val="0"/>
          <w:numId w:val="24"/>
        </w:numPr>
      </w:pPr>
      <w:r>
        <w:t>to their charge</w:t>
      </w:r>
      <w:r w:rsidR="00BA1707">
        <w:t>;</w:t>
      </w:r>
      <w:r>
        <w:t xml:space="preserve"> and in an especial manner that Divine Wisdom and Grace </w:t>
      </w:r>
    </w:p>
    <w:p w:rsidR="00BA1707" w:rsidRDefault="00BA1707" w:rsidP="00BA1707">
      <w:pPr>
        <w:pStyle w:val="EducationNormal"/>
        <w:numPr>
          <w:ilvl w:val="0"/>
          <w:numId w:val="24"/>
        </w:numPr>
      </w:pPr>
      <w:r>
        <w:t>v</w:t>
      </w:r>
      <w:r w:rsidR="002A6973">
        <w:t>ouched from above</w:t>
      </w:r>
      <w:r>
        <w:t xml:space="preserve"> </w:t>
      </w:r>
      <w:r w:rsidR="002A6973">
        <w:t xml:space="preserve">may qualify Thee to fill </w:t>
      </w:r>
    </w:p>
    <w:p w:rsidR="002A6973" w:rsidRDefault="002A6973" w:rsidP="00BA1707">
      <w:pPr>
        <w:pStyle w:val="EducationNormal"/>
        <w:numPr>
          <w:ilvl w:val="0"/>
          <w:numId w:val="24"/>
        </w:numPr>
      </w:pPr>
      <w:r>
        <w:t>up the duties of the exalted Station, to which thou art appointed.</w:t>
      </w:r>
    </w:p>
    <w:p w:rsidR="00BA1707" w:rsidRDefault="002A6973" w:rsidP="00BA1707">
      <w:pPr>
        <w:pStyle w:val="EducationNormal"/>
        <w:numPr>
          <w:ilvl w:val="0"/>
          <w:numId w:val="24"/>
        </w:numPr>
      </w:pPr>
      <w:r>
        <w:t xml:space="preserve">We are sensible thou hast obtained great place in the </w:t>
      </w:r>
    </w:p>
    <w:p w:rsidR="00BA1707" w:rsidRDefault="00BA1707" w:rsidP="00BA1707">
      <w:pPr>
        <w:pStyle w:val="EducationNormal"/>
        <w:numPr>
          <w:ilvl w:val="0"/>
          <w:numId w:val="24"/>
        </w:numPr>
      </w:pPr>
      <w:r>
        <w:t>[e</w:t>
      </w:r>
      <w:r w:rsidR="002A6973">
        <w:t>steem</w:t>
      </w:r>
      <w:r>
        <w:t>]</w:t>
      </w:r>
      <w:r w:rsidR="002A6973">
        <w:t xml:space="preserve"> and </w:t>
      </w:r>
      <w:proofErr w:type="spellStart"/>
      <w:r w:rsidR="002A6973">
        <w:t>effections</w:t>
      </w:r>
      <w:proofErr w:type="spellEnd"/>
      <w:r w:rsidR="002A6973">
        <w:t xml:space="preserve"> of People of all Denominations, over whom thou pre</w:t>
      </w:r>
      <w:r>
        <w:t>-</w:t>
      </w:r>
    </w:p>
    <w:p w:rsidR="009E4832" w:rsidRDefault="00BA1707" w:rsidP="00BA1707">
      <w:pPr>
        <w:pStyle w:val="EducationNormal"/>
        <w:numPr>
          <w:ilvl w:val="0"/>
          <w:numId w:val="24"/>
        </w:numPr>
      </w:pPr>
      <w:r>
        <w:t>-</w:t>
      </w:r>
      <w:proofErr w:type="spellStart"/>
      <w:r w:rsidR="002A6973">
        <w:t>sidest</w:t>
      </w:r>
      <w:proofErr w:type="spellEnd"/>
      <w:r>
        <w:t>,</w:t>
      </w:r>
      <w:r w:rsidR="002A6973">
        <w:t xml:space="preserve"> and many eminent Talents being committed to thy Trust</w:t>
      </w:r>
    </w:p>
    <w:p w:rsidR="009E4832" w:rsidRDefault="002A6973" w:rsidP="00BA1707">
      <w:pPr>
        <w:pStyle w:val="EducationNormal"/>
        <w:numPr>
          <w:ilvl w:val="0"/>
          <w:numId w:val="24"/>
        </w:numPr>
      </w:pPr>
      <w:r>
        <w:t xml:space="preserve">we much desire they may be fully devoted to the Lord’s </w:t>
      </w:r>
      <w:proofErr w:type="spellStart"/>
      <w:r>
        <w:t>honour</w:t>
      </w:r>
      <w:proofErr w:type="spellEnd"/>
      <w:r>
        <w:t xml:space="preserve"> and</w:t>
      </w:r>
    </w:p>
    <w:p w:rsidR="009E4832" w:rsidRDefault="002A6973" w:rsidP="00BA1707">
      <w:pPr>
        <w:pStyle w:val="EducationNormal"/>
        <w:numPr>
          <w:ilvl w:val="0"/>
          <w:numId w:val="24"/>
        </w:numPr>
      </w:pPr>
      <w:r>
        <w:t xml:space="preserve">service, that thus thou mayest be </w:t>
      </w:r>
      <w:r w:rsidR="009E4832">
        <w:t>a</w:t>
      </w:r>
      <w:r>
        <w:t xml:space="preserve"> happy Instrument in his </w:t>
      </w:r>
    </w:p>
    <w:p w:rsidR="009E4832" w:rsidRDefault="002A6973" w:rsidP="00BA1707">
      <w:pPr>
        <w:pStyle w:val="EducationNormal"/>
        <w:numPr>
          <w:ilvl w:val="0"/>
          <w:numId w:val="24"/>
        </w:numPr>
      </w:pPr>
      <w:r>
        <w:t xml:space="preserve">Hand, for the Suppression of vice, infidelity and irreligion, and every </w:t>
      </w:r>
    </w:p>
    <w:p w:rsidR="009E4832" w:rsidRDefault="002A6973" w:rsidP="00BA1707">
      <w:pPr>
        <w:pStyle w:val="EducationNormal"/>
        <w:numPr>
          <w:ilvl w:val="0"/>
          <w:numId w:val="24"/>
        </w:numPr>
      </w:pPr>
      <w:r>
        <w:t xml:space="preserve">[species] of oppression on the persons and consciences of men, so that </w:t>
      </w:r>
    </w:p>
    <w:p w:rsidR="009E4832" w:rsidRDefault="002A6973" w:rsidP="00BA1707">
      <w:pPr>
        <w:pStyle w:val="EducationNormal"/>
        <w:numPr>
          <w:ilvl w:val="0"/>
          <w:numId w:val="24"/>
        </w:numPr>
      </w:pPr>
      <w:r>
        <w:t xml:space="preserve">righteousness and peace, which truly exalt a Nation, may prevail </w:t>
      </w:r>
    </w:p>
    <w:p w:rsidR="009E4832" w:rsidRDefault="002A6973" w:rsidP="00BA1707">
      <w:pPr>
        <w:pStyle w:val="EducationNormal"/>
        <w:numPr>
          <w:ilvl w:val="0"/>
          <w:numId w:val="24"/>
        </w:numPr>
      </w:pPr>
      <w:r>
        <w:t xml:space="preserve">throughout the Land as the only solid foundation that can be laid for the prosperity </w:t>
      </w:r>
    </w:p>
    <w:p w:rsidR="002A6973" w:rsidRDefault="002A6973" w:rsidP="00BA1707">
      <w:pPr>
        <w:pStyle w:val="EducationNormal"/>
        <w:numPr>
          <w:ilvl w:val="0"/>
          <w:numId w:val="24"/>
        </w:numPr>
      </w:pPr>
      <w:r>
        <w:t>of this or any other Country.</w:t>
      </w:r>
    </w:p>
    <w:p w:rsidR="009E4832" w:rsidRDefault="009E4832" w:rsidP="00BA1707">
      <w:pPr>
        <w:pStyle w:val="EducationNormal"/>
        <w:numPr>
          <w:ilvl w:val="0"/>
          <w:numId w:val="24"/>
        </w:numPr>
      </w:pPr>
      <w:bookmarkStart w:id="0" w:name="_GoBack"/>
      <w:bookmarkEnd w:id="0"/>
    </w:p>
    <w:p w:rsidR="009E4832" w:rsidRDefault="002A6973" w:rsidP="00BA1707">
      <w:pPr>
        <w:pStyle w:val="EducationNormal"/>
        <w:numPr>
          <w:ilvl w:val="0"/>
          <w:numId w:val="24"/>
        </w:numPr>
      </w:pPr>
      <w:r>
        <w:t>The free Toleration which the people</w:t>
      </w:r>
    </w:p>
    <w:p w:rsidR="009E4832" w:rsidRDefault="002A6973" w:rsidP="00BA1707">
      <w:pPr>
        <w:pStyle w:val="EducationNormal"/>
        <w:numPr>
          <w:ilvl w:val="0"/>
          <w:numId w:val="24"/>
        </w:numPr>
      </w:pPr>
      <w:r>
        <w:t xml:space="preserve">of these States enjoy in the public Worship of the Almighty, </w:t>
      </w:r>
    </w:p>
    <w:p w:rsidR="009E4832" w:rsidRDefault="002A6973" w:rsidP="00BA1707">
      <w:pPr>
        <w:pStyle w:val="EducationNormal"/>
        <w:numPr>
          <w:ilvl w:val="0"/>
          <w:numId w:val="24"/>
        </w:numPr>
      </w:pPr>
      <w:r>
        <w:t xml:space="preserve">agreeable to the [Dictates] of their Consciences, we esteem among the holiest of </w:t>
      </w:r>
    </w:p>
    <w:p w:rsidR="009E4832" w:rsidRDefault="002A6973" w:rsidP="00BA1707">
      <w:pPr>
        <w:pStyle w:val="EducationNormal"/>
        <w:numPr>
          <w:ilvl w:val="0"/>
          <w:numId w:val="24"/>
        </w:numPr>
      </w:pPr>
      <w:r>
        <w:t xml:space="preserve">Blessings; and as we desire to be filled with fervent charity for those </w:t>
      </w:r>
    </w:p>
    <w:p w:rsidR="009E4832" w:rsidRDefault="002A6973" w:rsidP="00BA1707">
      <w:pPr>
        <w:pStyle w:val="EducationNormal"/>
        <w:numPr>
          <w:ilvl w:val="0"/>
          <w:numId w:val="24"/>
        </w:numPr>
      </w:pPr>
      <w:r>
        <w:t xml:space="preserve">who [differ] from us in matters of Faith and Practice, believing that the </w:t>
      </w:r>
    </w:p>
    <w:p w:rsidR="009E4832" w:rsidRDefault="002A6973" w:rsidP="00BA1707">
      <w:pPr>
        <w:pStyle w:val="EducationNormal"/>
        <w:numPr>
          <w:ilvl w:val="0"/>
          <w:numId w:val="24"/>
        </w:numPr>
      </w:pPr>
      <w:r>
        <w:t>general assembly of Saints is composed of the sincere and upright</w:t>
      </w:r>
      <w:r w:rsidR="009E4832">
        <w:t>-</w:t>
      </w:r>
    </w:p>
    <w:p w:rsidR="009E4832" w:rsidRDefault="009E4832" w:rsidP="00BA1707">
      <w:pPr>
        <w:pStyle w:val="EducationNormal"/>
        <w:numPr>
          <w:ilvl w:val="0"/>
          <w:numId w:val="24"/>
        </w:numPr>
      </w:pPr>
      <w:r>
        <w:t>-</w:t>
      </w:r>
      <w:r w:rsidR="002A6973">
        <w:t xml:space="preserve">hearted of all Nations, Kingdoms and People; </w:t>
      </w:r>
      <w:proofErr w:type="gramStart"/>
      <w:r w:rsidR="002A6973">
        <w:t>so</w:t>
      </w:r>
      <w:proofErr w:type="gramEnd"/>
      <w:r w:rsidR="002A6973">
        <w:t xml:space="preserve"> we trust we may justly </w:t>
      </w:r>
    </w:p>
    <w:p w:rsidR="009E4832" w:rsidRDefault="002A6973" w:rsidP="00BA1707">
      <w:pPr>
        <w:pStyle w:val="EducationNormal"/>
        <w:numPr>
          <w:ilvl w:val="0"/>
          <w:numId w:val="24"/>
        </w:numPr>
      </w:pPr>
      <w:r>
        <w:t xml:space="preserve">claim it from others, and in a full Persuasion that the divine </w:t>
      </w:r>
      <w:proofErr w:type="spellStart"/>
      <w:r>
        <w:t>prin</w:t>
      </w:r>
      <w:proofErr w:type="spellEnd"/>
      <w:r w:rsidR="009E4832">
        <w:t>-</w:t>
      </w:r>
    </w:p>
    <w:p w:rsidR="00AE2DA5" w:rsidRDefault="009E4832" w:rsidP="00BA1707">
      <w:pPr>
        <w:pStyle w:val="EducationNormal"/>
        <w:numPr>
          <w:ilvl w:val="0"/>
          <w:numId w:val="24"/>
        </w:numPr>
      </w:pPr>
      <w:r>
        <w:t>-</w:t>
      </w:r>
      <w:proofErr w:type="spellStart"/>
      <w:r w:rsidR="002A6973">
        <w:t>ciple</w:t>
      </w:r>
      <w:proofErr w:type="spellEnd"/>
      <w:r w:rsidR="002A6973">
        <w:t xml:space="preserve"> we profess, leads into harmony and concord, we can take no </w:t>
      </w:r>
    </w:p>
    <w:p w:rsidR="00AE2DA5" w:rsidRDefault="002A6973" w:rsidP="00BA1707">
      <w:pPr>
        <w:pStyle w:val="EducationNormal"/>
        <w:numPr>
          <w:ilvl w:val="0"/>
          <w:numId w:val="24"/>
        </w:numPr>
      </w:pPr>
      <w:r>
        <w:t xml:space="preserve">part in carrying on war on any occasion, or [under] any power, but are </w:t>
      </w:r>
    </w:p>
    <w:p w:rsidR="00AE2DA5" w:rsidRDefault="002A6973" w:rsidP="00BA1707">
      <w:pPr>
        <w:pStyle w:val="EducationNormal"/>
        <w:numPr>
          <w:ilvl w:val="0"/>
          <w:numId w:val="24"/>
        </w:numPr>
      </w:pPr>
      <w:r>
        <w:t xml:space="preserve">bound in Conscience to lead quiet and peaceable lives in godliness </w:t>
      </w:r>
    </w:p>
    <w:p w:rsidR="00AE2DA5" w:rsidRDefault="002A6973" w:rsidP="00BA1707">
      <w:pPr>
        <w:pStyle w:val="EducationNormal"/>
        <w:numPr>
          <w:ilvl w:val="0"/>
          <w:numId w:val="24"/>
        </w:numPr>
      </w:pPr>
      <w:r>
        <w:t xml:space="preserve">and honesty amongst Men, contributing freely our proportion to the </w:t>
      </w:r>
    </w:p>
    <w:p w:rsidR="00AE2DA5" w:rsidRDefault="002A6973" w:rsidP="00BA1707">
      <w:pPr>
        <w:pStyle w:val="EducationNormal"/>
        <w:numPr>
          <w:ilvl w:val="0"/>
          <w:numId w:val="24"/>
        </w:numPr>
      </w:pPr>
      <w:proofErr w:type="spellStart"/>
      <w:r>
        <w:t>indigences</w:t>
      </w:r>
      <w:proofErr w:type="spellEnd"/>
      <w:r>
        <w:t xml:space="preserve"> of the Poor</w:t>
      </w:r>
      <w:r w:rsidR="00AE2DA5">
        <w:t>,</w:t>
      </w:r>
      <w:r>
        <w:t xml:space="preserve"> and to the support of </w:t>
      </w:r>
      <w:r w:rsidR="00AE2DA5">
        <w:t>C</w:t>
      </w:r>
      <w:r>
        <w:t xml:space="preserve">ivil Government, </w:t>
      </w:r>
    </w:p>
    <w:p w:rsidR="00AE2DA5" w:rsidRDefault="002A6973" w:rsidP="00BA1707">
      <w:pPr>
        <w:pStyle w:val="EducationNormal"/>
        <w:numPr>
          <w:ilvl w:val="0"/>
          <w:numId w:val="24"/>
        </w:numPr>
      </w:pPr>
      <w:r>
        <w:t xml:space="preserve">acknowledging those that rule well to be worthy of double </w:t>
      </w:r>
      <w:proofErr w:type="spellStart"/>
      <w:r>
        <w:t>honour</w:t>
      </w:r>
      <w:proofErr w:type="spellEnd"/>
      <w:r>
        <w:t xml:space="preserve">, </w:t>
      </w:r>
    </w:p>
    <w:p w:rsidR="00AE2DA5" w:rsidRDefault="002A6973" w:rsidP="00BA1707">
      <w:pPr>
        <w:pStyle w:val="EducationNormal"/>
        <w:numPr>
          <w:ilvl w:val="0"/>
          <w:numId w:val="24"/>
        </w:numPr>
      </w:pPr>
      <w:r>
        <w:t xml:space="preserve">and if any among us are or have been a of a contrary disposition and </w:t>
      </w:r>
    </w:p>
    <w:p w:rsidR="00AE2DA5" w:rsidRDefault="002A6973" w:rsidP="00BA1707">
      <w:pPr>
        <w:pStyle w:val="EducationNormal"/>
        <w:numPr>
          <w:ilvl w:val="0"/>
          <w:numId w:val="24"/>
        </w:numPr>
      </w:pPr>
      <w:r>
        <w:t xml:space="preserve">[conduct], we own them not therein, having never been chargeable from the </w:t>
      </w:r>
    </w:p>
    <w:p w:rsidR="00AE2DA5" w:rsidRDefault="002A6973" w:rsidP="00AE2DA5">
      <w:pPr>
        <w:pStyle w:val="EducationNormal"/>
        <w:numPr>
          <w:ilvl w:val="0"/>
          <w:numId w:val="24"/>
        </w:numPr>
      </w:pPr>
      <w:r>
        <w:t>first establishment of religious Society, with fomenting or countenancing tumults or conspiracies or disrespect to those who are placed in Au</w:t>
      </w:r>
      <w:r w:rsidR="00AE2DA5">
        <w:t>-</w:t>
      </w:r>
    </w:p>
    <w:p w:rsidR="002A6973" w:rsidRDefault="00AE2DA5" w:rsidP="00AE2DA5">
      <w:pPr>
        <w:pStyle w:val="EducationNormal"/>
        <w:numPr>
          <w:ilvl w:val="0"/>
          <w:numId w:val="24"/>
        </w:numPr>
      </w:pPr>
      <w:r>
        <w:t>-</w:t>
      </w:r>
      <w:proofErr w:type="spellStart"/>
      <w:r w:rsidR="002A6973">
        <w:t>thority</w:t>
      </w:r>
      <w:proofErr w:type="spellEnd"/>
      <w:r w:rsidR="002A6973">
        <w:t xml:space="preserve"> over us.</w:t>
      </w:r>
    </w:p>
    <w:p w:rsidR="00AE2DA5" w:rsidRDefault="00AE2DA5" w:rsidP="00AE2DA5">
      <w:pPr>
        <w:pStyle w:val="EducationNormal"/>
        <w:numPr>
          <w:ilvl w:val="0"/>
          <w:numId w:val="24"/>
        </w:numPr>
      </w:pPr>
    </w:p>
    <w:p w:rsidR="00AE2DA5" w:rsidRDefault="002A6973" w:rsidP="00BA1707">
      <w:pPr>
        <w:pStyle w:val="EducationNormal"/>
        <w:numPr>
          <w:ilvl w:val="0"/>
          <w:numId w:val="24"/>
        </w:numPr>
      </w:pPr>
      <w:r>
        <w:t xml:space="preserve">We wish not improperly to intrude on thy time or </w:t>
      </w:r>
    </w:p>
    <w:p w:rsidR="00AE2DA5" w:rsidRDefault="002A6973" w:rsidP="00BA1707">
      <w:pPr>
        <w:pStyle w:val="EducationNormal"/>
        <w:numPr>
          <w:ilvl w:val="0"/>
          <w:numId w:val="24"/>
        </w:numPr>
      </w:pPr>
      <w:r>
        <w:t xml:space="preserve">patience, nor is it our practice to offer adulation to any, but as [we] </w:t>
      </w:r>
    </w:p>
    <w:p w:rsidR="00AE2DA5" w:rsidRDefault="002A6973" w:rsidP="00BA1707">
      <w:pPr>
        <w:pStyle w:val="EducationNormal"/>
        <w:numPr>
          <w:ilvl w:val="0"/>
          <w:numId w:val="24"/>
        </w:numPr>
      </w:pPr>
      <w:r>
        <w:t xml:space="preserve">are a people whose </w:t>
      </w:r>
      <w:r w:rsidRPr="00AE2DA5">
        <w:rPr>
          <w:strike/>
        </w:rPr>
        <w:t>principles</w:t>
      </w:r>
      <w:r>
        <w:t xml:space="preserve"> </w:t>
      </w:r>
      <w:r w:rsidR="00AE2DA5">
        <w:t>conduct</w:t>
      </w:r>
      <w:r>
        <w:t xml:space="preserve"> have been misrepresent</w:t>
      </w:r>
      <w:r w:rsidR="00AE2DA5">
        <w:t>-</w:t>
      </w:r>
    </w:p>
    <w:p w:rsidR="00AE2DA5" w:rsidRDefault="00AE2DA5" w:rsidP="00BA1707">
      <w:pPr>
        <w:pStyle w:val="EducationNormal"/>
        <w:numPr>
          <w:ilvl w:val="0"/>
          <w:numId w:val="24"/>
        </w:numPr>
      </w:pPr>
      <w:r>
        <w:t>-</w:t>
      </w:r>
      <w:r w:rsidR="002A6973">
        <w:t xml:space="preserve">ed and traduced, we take the liberty to assure thee, that we feel </w:t>
      </w:r>
      <w:proofErr w:type="gramStart"/>
      <w:r w:rsidR="002A6973">
        <w:t>our</w:t>
      </w:r>
      <w:proofErr w:type="gramEnd"/>
      <w:r w:rsidR="002A6973">
        <w:t xml:space="preserve"> </w:t>
      </w:r>
    </w:p>
    <w:p w:rsidR="002938A4" w:rsidRDefault="002A6973" w:rsidP="00BA1707">
      <w:pPr>
        <w:pStyle w:val="EducationNormal"/>
        <w:numPr>
          <w:ilvl w:val="0"/>
          <w:numId w:val="24"/>
        </w:numPr>
      </w:pPr>
      <w:r>
        <w:t xml:space="preserve">hearts affectionately drawn towards thee and those in Authority over </w:t>
      </w:r>
    </w:p>
    <w:p w:rsidR="002938A4" w:rsidRDefault="002A6973" w:rsidP="00BA1707">
      <w:pPr>
        <w:pStyle w:val="EducationNormal"/>
        <w:numPr>
          <w:ilvl w:val="0"/>
          <w:numId w:val="24"/>
        </w:numPr>
      </w:pPr>
      <w:r>
        <w:t xml:space="preserve">us, with prayers that thy presidency may, under the blessing of </w:t>
      </w:r>
    </w:p>
    <w:p w:rsidR="002938A4" w:rsidRDefault="002A6973" w:rsidP="00BA1707">
      <w:pPr>
        <w:pStyle w:val="EducationNormal"/>
        <w:numPr>
          <w:ilvl w:val="0"/>
          <w:numId w:val="24"/>
        </w:numPr>
      </w:pPr>
      <w:r>
        <w:lastRenderedPageBreak/>
        <w:t xml:space="preserve">heaven be happy to thyself and to the people, that through the </w:t>
      </w:r>
    </w:p>
    <w:p w:rsidR="002938A4" w:rsidRDefault="002A6973" w:rsidP="002938A4">
      <w:pPr>
        <w:pStyle w:val="EducationNormal"/>
        <w:numPr>
          <w:ilvl w:val="0"/>
          <w:numId w:val="24"/>
        </w:numPr>
      </w:pPr>
      <w:proofErr w:type="spellStart"/>
      <w:r>
        <w:t>encrease</w:t>
      </w:r>
      <w:proofErr w:type="spellEnd"/>
      <w:r>
        <w:t xml:space="preserve"> of morality and true religion, divine Providence [may] con</w:t>
      </w:r>
      <w:r w:rsidR="002938A4">
        <w:t>-</w:t>
      </w:r>
    </w:p>
    <w:p w:rsidR="002938A4" w:rsidRDefault="002938A4" w:rsidP="002938A4">
      <w:pPr>
        <w:pStyle w:val="EducationNormal"/>
        <w:numPr>
          <w:ilvl w:val="0"/>
          <w:numId w:val="24"/>
        </w:numPr>
      </w:pPr>
      <w:r>
        <w:t>-</w:t>
      </w:r>
      <w:r w:rsidR="002A6973">
        <w:t xml:space="preserve">descend to look down with a propitious Eye and bless the </w:t>
      </w:r>
      <w:proofErr w:type="spellStart"/>
      <w:r w:rsidR="002A6973">
        <w:t>inhabi</w:t>
      </w:r>
      <w:proofErr w:type="spellEnd"/>
      <w:r>
        <w:t>-</w:t>
      </w:r>
    </w:p>
    <w:p w:rsidR="002938A4" w:rsidRDefault="002938A4" w:rsidP="002938A4">
      <w:pPr>
        <w:pStyle w:val="EducationNormal"/>
        <w:numPr>
          <w:ilvl w:val="0"/>
          <w:numId w:val="24"/>
        </w:numPr>
      </w:pPr>
      <w:r>
        <w:t>-</w:t>
      </w:r>
      <w:proofErr w:type="spellStart"/>
      <w:r w:rsidR="002A6973">
        <w:t>tants</w:t>
      </w:r>
      <w:proofErr w:type="spellEnd"/>
      <w:r w:rsidR="002A6973">
        <w:t xml:space="preserve"> with a Continuance of Peace, the Dew of Heaven, and the </w:t>
      </w:r>
    </w:p>
    <w:p w:rsidR="000B7C68" w:rsidRDefault="002A6973" w:rsidP="002938A4">
      <w:pPr>
        <w:pStyle w:val="EducationNormal"/>
        <w:numPr>
          <w:ilvl w:val="0"/>
          <w:numId w:val="24"/>
        </w:numPr>
      </w:pPr>
      <w:r>
        <w:t xml:space="preserve">Fatness of the Earth, and enable us gratefully to acknowledge </w:t>
      </w:r>
    </w:p>
    <w:p w:rsidR="000B7C68" w:rsidRDefault="002A6973" w:rsidP="002938A4">
      <w:pPr>
        <w:pStyle w:val="EducationNormal"/>
        <w:numPr>
          <w:ilvl w:val="0"/>
          <w:numId w:val="24"/>
        </w:numPr>
      </w:pPr>
      <w:r>
        <w:t xml:space="preserve">his manifold mercies; and it is our earnest concern, that he may </w:t>
      </w:r>
    </w:p>
    <w:p w:rsidR="000B7C68" w:rsidRDefault="002A6973" w:rsidP="002938A4">
      <w:pPr>
        <w:pStyle w:val="EducationNormal"/>
        <w:numPr>
          <w:ilvl w:val="0"/>
          <w:numId w:val="24"/>
        </w:numPr>
      </w:pPr>
      <w:r>
        <w:t xml:space="preserve">be pleased to grant thee every necessary qualification to fill thy </w:t>
      </w:r>
    </w:p>
    <w:p w:rsidR="000B7C68" w:rsidRDefault="002A6973" w:rsidP="002938A4">
      <w:pPr>
        <w:pStyle w:val="EducationNormal"/>
        <w:numPr>
          <w:ilvl w:val="0"/>
          <w:numId w:val="24"/>
        </w:numPr>
      </w:pPr>
      <w:r>
        <w:t xml:space="preserve">weighty and important station to his gory; and that, finally, when </w:t>
      </w:r>
    </w:p>
    <w:p w:rsidR="000B7C68" w:rsidRDefault="002A6973" w:rsidP="002938A4">
      <w:pPr>
        <w:pStyle w:val="EducationNormal"/>
        <w:numPr>
          <w:ilvl w:val="0"/>
          <w:numId w:val="24"/>
        </w:numPr>
      </w:pPr>
      <w:r>
        <w:t xml:space="preserve">all </w:t>
      </w:r>
      <w:proofErr w:type="spellStart"/>
      <w:r>
        <w:t>terrestial</w:t>
      </w:r>
      <w:proofErr w:type="spellEnd"/>
      <w:r>
        <w:t xml:space="preserve"> </w:t>
      </w:r>
      <w:proofErr w:type="spellStart"/>
      <w:r>
        <w:t>Honours</w:t>
      </w:r>
      <w:proofErr w:type="spellEnd"/>
      <w:r>
        <w:t xml:space="preserve"> shall fail and pass away, thou and thy res</w:t>
      </w:r>
      <w:r w:rsidR="000B7C68">
        <w:t>-</w:t>
      </w:r>
    </w:p>
    <w:p w:rsidR="000B7C68" w:rsidRDefault="000B7C68" w:rsidP="002938A4">
      <w:pPr>
        <w:pStyle w:val="EducationNormal"/>
        <w:numPr>
          <w:ilvl w:val="0"/>
          <w:numId w:val="24"/>
        </w:numPr>
      </w:pPr>
      <w:r>
        <w:t>…</w:t>
      </w:r>
      <w:proofErr w:type="spellStart"/>
      <w:r w:rsidR="002A6973">
        <w:t>pectable</w:t>
      </w:r>
      <w:proofErr w:type="spellEnd"/>
      <w:r w:rsidR="002A6973">
        <w:t xml:space="preserve"> consort may be found worthy to receive </w:t>
      </w:r>
    </w:p>
    <w:p w:rsidR="000B7C68" w:rsidRDefault="002A6973" w:rsidP="002938A4">
      <w:pPr>
        <w:pStyle w:val="EducationNormal"/>
        <w:numPr>
          <w:ilvl w:val="0"/>
          <w:numId w:val="24"/>
        </w:numPr>
      </w:pPr>
      <w:r>
        <w:t xml:space="preserve">a Crown of unfading Righteousness in the Mansions </w:t>
      </w:r>
    </w:p>
    <w:p w:rsidR="002A6973" w:rsidRDefault="002A6973" w:rsidP="002938A4">
      <w:pPr>
        <w:pStyle w:val="EducationNormal"/>
        <w:numPr>
          <w:ilvl w:val="0"/>
          <w:numId w:val="24"/>
        </w:numPr>
      </w:pPr>
      <w:r>
        <w:t xml:space="preserve">of Peace and Joy </w:t>
      </w:r>
      <w:proofErr w:type="spellStart"/>
      <w:r>
        <w:t>for ever</w:t>
      </w:r>
      <w:proofErr w:type="spellEnd"/>
      <w:r>
        <w:t>.</w:t>
      </w:r>
    </w:p>
    <w:p w:rsidR="002A6973" w:rsidRDefault="002A6973" w:rsidP="00BA1707">
      <w:pPr>
        <w:pStyle w:val="EducationNormal"/>
        <w:numPr>
          <w:ilvl w:val="0"/>
          <w:numId w:val="24"/>
        </w:numPr>
      </w:pPr>
      <w:r>
        <w:t>Signed on behalf of the said meeting.</w:t>
      </w:r>
    </w:p>
    <w:p w:rsidR="000B7C68" w:rsidRDefault="000B7C68" w:rsidP="00BA1707">
      <w:pPr>
        <w:pStyle w:val="EducationNormal"/>
        <w:numPr>
          <w:ilvl w:val="0"/>
          <w:numId w:val="24"/>
        </w:numPr>
      </w:pPr>
    </w:p>
    <w:p w:rsidR="002A6973" w:rsidRDefault="002A6973" w:rsidP="00BA1707">
      <w:pPr>
        <w:pStyle w:val="EducationNormal"/>
      </w:pPr>
    </w:p>
    <w:p w:rsidR="002A6973" w:rsidRDefault="002A6973" w:rsidP="00BA1707">
      <w:pPr>
        <w:pStyle w:val="EducationNormal"/>
        <w:numPr>
          <w:ilvl w:val="0"/>
          <w:numId w:val="24"/>
        </w:numPr>
      </w:pPr>
      <w:r>
        <w:t>The answer of the President;</w:t>
      </w:r>
    </w:p>
    <w:p w:rsidR="003A0BAB" w:rsidRDefault="002A6973" w:rsidP="00BA1707">
      <w:pPr>
        <w:pStyle w:val="EducationNormal"/>
        <w:numPr>
          <w:ilvl w:val="0"/>
          <w:numId w:val="24"/>
        </w:numPr>
      </w:pPr>
      <w:r>
        <w:t>Gentlemen,</w:t>
      </w:r>
    </w:p>
    <w:p w:rsidR="000B7C68" w:rsidRDefault="002A6973" w:rsidP="00BA1707">
      <w:pPr>
        <w:pStyle w:val="EducationNormal"/>
        <w:numPr>
          <w:ilvl w:val="0"/>
          <w:numId w:val="24"/>
        </w:numPr>
      </w:pPr>
      <w:r>
        <w:t xml:space="preserve">I receive with pleasure your Affectionate address, </w:t>
      </w:r>
    </w:p>
    <w:p w:rsidR="003A0BAB" w:rsidRDefault="002A6973" w:rsidP="00BA1707">
      <w:pPr>
        <w:pStyle w:val="EducationNormal"/>
        <w:numPr>
          <w:ilvl w:val="0"/>
          <w:numId w:val="24"/>
        </w:numPr>
      </w:pPr>
      <w:r>
        <w:t xml:space="preserve">and thank you for the friendly sentiments and good wishes [which] </w:t>
      </w:r>
    </w:p>
    <w:p w:rsidR="003A0BAB" w:rsidRDefault="002A6973" w:rsidP="00BA1707">
      <w:pPr>
        <w:pStyle w:val="EducationNormal"/>
        <w:numPr>
          <w:ilvl w:val="0"/>
          <w:numId w:val="24"/>
        </w:numPr>
      </w:pPr>
      <w:r>
        <w:t xml:space="preserve">you express for the success of my administration, and for </w:t>
      </w:r>
      <w:proofErr w:type="gramStart"/>
      <w:r>
        <w:t>my</w:t>
      </w:r>
      <w:proofErr w:type="gramEnd"/>
      <w:r>
        <w:t xml:space="preserve"> </w:t>
      </w:r>
    </w:p>
    <w:p w:rsidR="002A6973" w:rsidRDefault="002A6973" w:rsidP="00BA1707">
      <w:pPr>
        <w:pStyle w:val="EducationNormal"/>
        <w:numPr>
          <w:ilvl w:val="0"/>
          <w:numId w:val="24"/>
        </w:numPr>
      </w:pPr>
      <w:r>
        <w:t xml:space="preserve">personal happiness. </w:t>
      </w:r>
    </w:p>
    <w:p w:rsidR="003A0BAB" w:rsidRDefault="003A0BAB" w:rsidP="00BA1707">
      <w:pPr>
        <w:pStyle w:val="EducationNormal"/>
        <w:numPr>
          <w:ilvl w:val="0"/>
          <w:numId w:val="24"/>
        </w:numPr>
      </w:pPr>
    </w:p>
    <w:p w:rsidR="003A0BAB" w:rsidRDefault="002A6973" w:rsidP="00BA1707">
      <w:pPr>
        <w:pStyle w:val="EducationNormal"/>
        <w:numPr>
          <w:ilvl w:val="0"/>
          <w:numId w:val="24"/>
        </w:numPr>
      </w:pPr>
      <w:r>
        <w:t xml:space="preserve">We have Reason to rejoice in the prospect </w:t>
      </w:r>
    </w:p>
    <w:p w:rsidR="003A0BAB" w:rsidRDefault="002A6973" w:rsidP="00BA1707">
      <w:pPr>
        <w:pStyle w:val="EducationNormal"/>
        <w:numPr>
          <w:ilvl w:val="0"/>
          <w:numId w:val="24"/>
        </w:numPr>
      </w:pPr>
      <w:r>
        <w:t xml:space="preserve">that the National Government, which by divine providence, was </w:t>
      </w:r>
    </w:p>
    <w:p w:rsidR="003A0BAB" w:rsidRDefault="002A6973" w:rsidP="00BA1707">
      <w:pPr>
        <w:pStyle w:val="EducationNormal"/>
        <w:numPr>
          <w:ilvl w:val="0"/>
          <w:numId w:val="24"/>
        </w:numPr>
      </w:pPr>
      <w:r>
        <w:t xml:space="preserve">formed by the common Counsels, and peaceably established by </w:t>
      </w:r>
    </w:p>
    <w:p w:rsidR="00CF66A7" w:rsidRDefault="002A6973" w:rsidP="00BA1707">
      <w:pPr>
        <w:pStyle w:val="EducationNormal"/>
        <w:numPr>
          <w:ilvl w:val="0"/>
          <w:numId w:val="24"/>
        </w:numPr>
      </w:pPr>
      <w:r>
        <w:t xml:space="preserve">the </w:t>
      </w:r>
      <w:r w:rsidR="003A0BAB">
        <w:t>C</w:t>
      </w:r>
      <w:r>
        <w:t xml:space="preserve">ommon </w:t>
      </w:r>
      <w:r w:rsidR="003A0BAB">
        <w:t>C</w:t>
      </w:r>
      <w:r>
        <w:t xml:space="preserve">onsent of the People will prove a blessing to every </w:t>
      </w:r>
    </w:p>
    <w:p w:rsidR="00CF66A7" w:rsidRDefault="002A6973" w:rsidP="00BA1707">
      <w:pPr>
        <w:pStyle w:val="EducationNormal"/>
        <w:numPr>
          <w:ilvl w:val="0"/>
          <w:numId w:val="24"/>
        </w:numPr>
      </w:pPr>
      <w:r>
        <w:t xml:space="preserve">denomination of them; To render it such my best </w:t>
      </w:r>
      <w:proofErr w:type="spellStart"/>
      <w:r>
        <w:t>endeavours</w:t>
      </w:r>
      <w:proofErr w:type="spellEnd"/>
      <w:r>
        <w:t xml:space="preserve"> </w:t>
      </w:r>
    </w:p>
    <w:p w:rsidR="00CF66A7" w:rsidRDefault="002A6973" w:rsidP="00BA1707">
      <w:pPr>
        <w:pStyle w:val="EducationNormal"/>
        <w:numPr>
          <w:ilvl w:val="0"/>
          <w:numId w:val="24"/>
        </w:numPr>
      </w:pPr>
      <w:r>
        <w:lastRenderedPageBreak/>
        <w:t>shall not be wanting, government being among other purposes is in</w:t>
      </w:r>
      <w:r w:rsidR="00CF66A7">
        <w:t>-</w:t>
      </w:r>
    </w:p>
    <w:p w:rsidR="00CF66A7" w:rsidRDefault="00CF66A7" w:rsidP="00BA1707">
      <w:pPr>
        <w:pStyle w:val="EducationNormal"/>
        <w:numPr>
          <w:ilvl w:val="0"/>
          <w:numId w:val="24"/>
        </w:numPr>
      </w:pPr>
      <w:r>
        <w:t>-</w:t>
      </w:r>
      <w:proofErr w:type="spellStart"/>
      <w:r w:rsidR="002A6973">
        <w:t>stituted</w:t>
      </w:r>
      <w:proofErr w:type="spellEnd"/>
      <w:r w:rsidR="002A6973">
        <w:t xml:space="preserve"> to protect the persons and consciences of men from </w:t>
      </w:r>
      <w:r>
        <w:t>oppress-</w:t>
      </w:r>
    </w:p>
    <w:p w:rsidR="00CF66A7" w:rsidRDefault="00CF66A7" w:rsidP="00BA1707">
      <w:pPr>
        <w:pStyle w:val="EducationNormal"/>
        <w:numPr>
          <w:ilvl w:val="0"/>
          <w:numId w:val="24"/>
        </w:numPr>
      </w:pPr>
      <w:r>
        <w:t>-</w:t>
      </w:r>
      <w:proofErr w:type="spellStart"/>
      <w:r w:rsidR="002A6973">
        <w:t>sion</w:t>
      </w:r>
      <w:proofErr w:type="spellEnd"/>
      <w:r w:rsidR="002A6973">
        <w:t xml:space="preserve">, it certainly is the duty of Rulers, not only to abstain from </w:t>
      </w:r>
    </w:p>
    <w:p w:rsidR="00CF66A7" w:rsidRDefault="002A6973" w:rsidP="00BA1707">
      <w:pPr>
        <w:pStyle w:val="EducationNormal"/>
        <w:numPr>
          <w:ilvl w:val="0"/>
          <w:numId w:val="24"/>
        </w:numPr>
      </w:pPr>
      <w:r>
        <w:t xml:space="preserve">it themselves, but according to their Stations, to prevent it in </w:t>
      </w:r>
    </w:p>
    <w:p w:rsidR="002A6973" w:rsidRDefault="002A6973" w:rsidP="00BA1707">
      <w:pPr>
        <w:pStyle w:val="EducationNormal"/>
        <w:numPr>
          <w:ilvl w:val="0"/>
          <w:numId w:val="24"/>
        </w:numPr>
      </w:pPr>
      <w:r>
        <w:t>others.</w:t>
      </w:r>
    </w:p>
    <w:p w:rsidR="00CF66A7" w:rsidRDefault="00CF66A7" w:rsidP="00BA1707">
      <w:pPr>
        <w:pStyle w:val="EducationNormal"/>
        <w:numPr>
          <w:ilvl w:val="0"/>
          <w:numId w:val="24"/>
        </w:numPr>
      </w:pPr>
    </w:p>
    <w:p w:rsidR="00CF66A7" w:rsidRDefault="002A6973" w:rsidP="00BA1707">
      <w:pPr>
        <w:pStyle w:val="EducationNormal"/>
        <w:numPr>
          <w:ilvl w:val="0"/>
          <w:numId w:val="24"/>
        </w:numPr>
      </w:pPr>
      <w:r>
        <w:t xml:space="preserve">The liberty enjoyed by the people of these states, of </w:t>
      </w:r>
      <w:proofErr w:type="spellStart"/>
      <w:r>
        <w:t>wors</w:t>
      </w:r>
      <w:proofErr w:type="spellEnd"/>
      <w:r w:rsidR="00CF66A7">
        <w:t>-</w:t>
      </w:r>
    </w:p>
    <w:p w:rsidR="00CF66A7" w:rsidRDefault="00CF66A7" w:rsidP="00BA1707">
      <w:pPr>
        <w:pStyle w:val="EducationNormal"/>
        <w:numPr>
          <w:ilvl w:val="0"/>
          <w:numId w:val="24"/>
        </w:numPr>
      </w:pPr>
      <w:r>
        <w:t>-</w:t>
      </w:r>
      <w:r w:rsidR="002A6973">
        <w:t xml:space="preserve">hipping Almighty God </w:t>
      </w:r>
      <w:proofErr w:type="spellStart"/>
      <w:r w:rsidR="002A6973">
        <w:t>agreable</w:t>
      </w:r>
      <w:proofErr w:type="spellEnd"/>
      <w:r w:rsidR="002A6973">
        <w:t xml:space="preserve"> to their dictates of their consciences, </w:t>
      </w:r>
    </w:p>
    <w:p w:rsidR="00CF66A7" w:rsidRDefault="002A6973" w:rsidP="00BA1707">
      <w:pPr>
        <w:pStyle w:val="EducationNormal"/>
        <w:numPr>
          <w:ilvl w:val="0"/>
          <w:numId w:val="24"/>
        </w:numPr>
      </w:pPr>
      <w:r>
        <w:t xml:space="preserve">is not only among the choicest of their Blessings, but also of </w:t>
      </w:r>
    </w:p>
    <w:p w:rsidR="00CF66A7" w:rsidRPr="00CF66A7" w:rsidRDefault="002A6973" w:rsidP="00BA1707">
      <w:pPr>
        <w:pStyle w:val="EducationNormal"/>
        <w:numPr>
          <w:ilvl w:val="0"/>
          <w:numId w:val="24"/>
        </w:numPr>
        <w:rPr>
          <w:rStyle w:val="Strong"/>
          <w:b w:val="0"/>
          <w:bCs w:val="0"/>
        </w:rPr>
      </w:pPr>
      <w:r>
        <w:t xml:space="preserve">their </w:t>
      </w:r>
      <w:r w:rsidRPr="003F7B16">
        <w:rPr>
          <w:rStyle w:val="Strong"/>
          <w:u w:val="single"/>
        </w:rPr>
        <w:t>Rights. </w:t>
      </w:r>
      <w:r w:rsidRPr="003F7B16">
        <w:rPr>
          <w:b/>
          <w:u w:val="single"/>
        </w:rPr>
        <w:t xml:space="preserve">— </w:t>
      </w:r>
      <w:r w:rsidRPr="003F7B16">
        <w:rPr>
          <w:rStyle w:val="Strong"/>
          <w:u w:val="single"/>
        </w:rPr>
        <w:t>While men perform their social duties faith</w:t>
      </w:r>
      <w:r w:rsidR="00CF66A7">
        <w:rPr>
          <w:rStyle w:val="Strong"/>
          <w:u w:val="single"/>
        </w:rPr>
        <w:t>-</w:t>
      </w:r>
    </w:p>
    <w:p w:rsidR="00CF66A7" w:rsidRPr="00CF66A7" w:rsidRDefault="00CF66A7" w:rsidP="00BA1707">
      <w:pPr>
        <w:pStyle w:val="EducationNormal"/>
        <w:numPr>
          <w:ilvl w:val="0"/>
          <w:numId w:val="24"/>
        </w:numPr>
        <w:rPr>
          <w:rStyle w:val="Strong"/>
          <w:b w:val="0"/>
          <w:bCs w:val="0"/>
        </w:rPr>
      </w:pPr>
      <w:r>
        <w:rPr>
          <w:rStyle w:val="Strong"/>
          <w:u w:val="single"/>
        </w:rPr>
        <w:t>-</w:t>
      </w:r>
      <w:r w:rsidR="002A6973" w:rsidRPr="003F7B16">
        <w:rPr>
          <w:rStyle w:val="Strong"/>
          <w:u w:val="single"/>
        </w:rPr>
        <w:t>fully, they do all that Society or the state can with propriety ex</w:t>
      </w:r>
      <w:r>
        <w:rPr>
          <w:rStyle w:val="Strong"/>
          <w:u w:val="single"/>
        </w:rPr>
        <w:t>-</w:t>
      </w:r>
    </w:p>
    <w:p w:rsidR="00CF66A7" w:rsidRPr="00CF66A7" w:rsidRDefault="00CF66A7" w:rsidP="00BA1707">
      <w:pPr>
        <w:pStyle w:val="EducationNormal"/>
        <w:numPr>
          <w:ilvl w:val="0"/>
          <w:numId w:val="24"/>
        </w:numPr>
        <w:rPr>
          <w:rStyle w:val="Strong"/>
          <w:b w:val="0"/>
          <w:bCs w:val="0"/>
        </w:rPr>
      </w:pPr>
      <w:r>
        <w:rPr>
          <w:rStyle w:val="Strong"/>
          <w:u w:val="single"/>
        </w:rPr>
        <w:t>-</w:t>
      </w:r>
      <w:proofErr w:type="spellStart"/>
      <w:r w:rsidR="002A6973" w:rsidRPr="003F7B16">
        <w:rPr>
          <w:rStyle w:val="Strong"/>
          <w:u w:val="single"/>
        </w:rPr>
        <w:t>pect</w:t>
      </w:r>
      <w:proofErr w:type="spellEnd"/>
      <w:r w:rsidR="002A6973" w:rsidRPr="003F7B16">
        <w:rPr>
          <w:rStyle w:val="Strong"/>
          <w:u w:val="single"/>
        </w:rPr>
        <w:t xml:space="preserve"> or demand; and they remain responsible only </w:t>
      </w:r>
    </w:p>
    <w:p w:rsidR="00CF66A7" w:rsidRPr="00CF66A7" w:rsidRDefault="002A6973" w:rsidP="00CF66A7">
      <w:pPr>
        <w:pStyle w:val="EducationNormal"/>
        <w:numPr>
          <w:ilvl w:val="0"/>
          <w:numId w:val="24"/>
        </w:numPr>
        <w:rPr>
          <w:rStyle w:val="Strong"/>
          <w:b w:val="0"/>
          <w:bCs w:val="0"/>
        </w:rPr>
      </w:pPr>
      <w:r w:rsidRPr="003F7B16">
        <w:rPr>
          <w:rStyle w:val="Strong"/>
          <w:u w:val="single"/>
        </w:rPr>
        <w:t xml:space="preserve">to their Maker for the religion or modes of faith which they </w:t>
      </w:r>
    </w:p>
    <w:p w:rsidR="002A6973" w:rsidRPr="00CF66A7" w:rsidRDefault="002A6973" w:rsidP="00CF66A7">
      <w:pPr>
        <w:pStyle w:val="EducationNormal"/>
        <w:numPr>
          <w:ilvl w:val="0"/>
          <w:numId w:val="24"/>
        </w:numPr>
        <w:rPr>
          <w:rStyle w:val="Strong"/>
          <w:b w:val="0"/>
          <w:bCs w:val="0"/>
        </w:rPr>
      </w:pPr>
      <w:r w:rsidRPr="00CF66A7">
        <w:rPr>
          <w:rStyle w:val="Strong"/>
          <w:u w:val="single"/>
        </w:rPr>
        <w:t>prefer or profess.</w:t>
      </w:r>
    </w:p>
    <w:p w:rsidR="00CF66A7" w:rsidRDefault="00CF66A7" w:rsidP="00CF66A7">
      <w:pPr>
        <w:pStyle w:val="EducationNormal"/>
        <w:numPr>
          <w:ilvl w:val="0"/>
          <w:numId w:val="24"/>
        </w:numPr>
      </w:pPr>
    </w:p>
    <w:p w:rsidR="00CF66A7" w:rsidRDefault="002A6973" w:rsidP="00BA1707">
      <w:pPr>
        <w:pStyle w:val="EducationNormal"/>
        <w:numPr>
          <w:ilvl w:val="0"/>
          <w:numId w:val="24"/>
        </w:numPr>
      </w:pPr>
      <w:r>
        <w:t xml:space="preserve">Your principles &amp; conduct are well known to me, and it </w:t>
      </w:r>
    </w:p>
    <w:p w:rsidR="00CF66A7" w:rsidRDefault="002A6973" w:rsidP="00BA1707">
      <w:pPr>
        <w:pStyle w:val="EducationNormal"/>
        <w:numPr>
          <w:ilvl w:val="0"/>
          <w:numId w:val="24"/>
        </w:numPr>
      </w:pPr>
      <w:r>
        <w:t xml:space="preserve">[is doing] the people called Quakers no more than justice to say, </w:t>
      </w:r>
    </w:p>
    <w:p w:rsidR="00CF66A7" w:rsidRDefault="002A6973" w:rsidP="00BA1707">
      <w:pPr>
        <w:pStyle w:val="EducationNormal"/>
        <w:numPr>
          <w:ilvl w:val="0"/>
          <w:numId w:val="24"/>
        </w:numPr>
      </w:pPr>
      <w:r>
        <w:t xml:space="preserve">that (except their declining to share with others the burthen </w:t>
      </w:r>
    </w:p>
    <w:p w:rsidR="00CF66A7" w:rsidRDefault="002A6973" w:rsidP="00BA1707">
      <w:pPr>
        <w:pStyle w:val="EducationNormal"/>
        <w:numPr>
          <w:ilvl w:val="0"/>
          <w:numId w:val="24"/>
        </w:numPr>
      </w:pPr>
      <w:r>
        <w:t xml:space="preserve">of the common </w:t>
      </w:r>
      <w:proofErr w:type="spellStart"/>
      <w:r>
        <w:t>defence</w:t>
      </w:r>
      <w:proofErr w:type="spellEnd"/>
      <w:r>
        <w:t>) there is no denomination among us [that are]</w:t>
      </w:r>
    </w:p>
    <w:p w:rsidR="00CF66A7" w:rsidRDefault="002A6973" w:rsidP="00BA1707">
      <w:pPr>
        <w:pStyle w:val="EducationNormal"/>
        <w:numPr>
          <w:ilvl w:val="0"/>
          <w:numId w:val="24"/>
        </w:numPr>
      </w:pPr>
      <w:r>
        <w:t>more exemplary and useful Citizens. - I assure you very ex</w:t>
      </w:r>
      <w:r w:rsidR="00CF66A7">
        <w:t>-</w:t>
      </w:r>
    </w:p>
    <w:p w:rsidR="00CF66A7" w:rsidRDefault="00CF66A7" w:rsidP="00BA1707">
      <w:pPr>
        <w:pStyle w:val="EducationNormal"/>
        <w:numPr>
          <w:ilvl w:val="0"/>
          <w:numId w:val="24"/>
        </w:numPr>
      </w:pPr>
      <w:r>
        <w:t>-</w:t>
      </w:r>
      <w:proofErr w:type="spellStart"/>
      <w:r w:rsidR="002A6973">
        <w:t>plicitly</w:t>
      </w:r>
      <w:proofErr w:type="spellEnd"/>
      <w:r w:rsidR="002A6973">
        <w:t xml:space="preserve">, that in my opinion, the </w:t>
      </w:r>
      <w:proofErr w:type="spellStart"/>
      <w:r w:rsidR="002A6973">
        <w:t>consciencious</w:t>
      </w:r>
      <w:proofErr w:type="spellEnd"/>
      <w:r w:rsidR="002A6973">
        <w:t xml:space="preserve"> scruples of </w:t>
      </w:r>
    </w:p>
    <w:p w:rsidR="00CF66A7" w:rsidRDefault="002A6973" w:rsidP="00BA1707">
      <w:pPr>
        <w:pStyle w:val="EducationNormal"/>
        <w:numPr>
          <w:ilvl w:val="0"/>
          <w:numId w:val="24"/>
        </w:numPr>
      </w:pPr>
      <w:r>
        <w:t>all [men] should be treated with great delicacy &amp; tenderness,</w:t>
      </w:r>
    </w:p>
    <w:p w:rsidR="00CF66A7" w:rsidRDefault="002A6973" w:rsidP="00BA1707">
      <w:pPr>
        <w:pStyle w:val="EducationNormal"/>
        <w:numPr>
          <w:ilvl w:val="0"/>
          <w:numId w:val="24"/>
        </w:numPr>
      </w:pPr>
      <w:r>
        <w:t>and it is my wish and desire that the Laws may be as ex</w:t>
      </w:r>
      <w:r w:rsidR="00CF66A7">
        <w:t>-</w:t>
      </w:r>
    </w:p>
    <w:p w:rsidR="00CF66A7" w:rsidRDefault="00CF66A7" w:rsidP="00BA1707">
      <w:pPr>
        <w:pStyle w:val="EducationNormal"/>
        <w:numPr>
          <w:ilvl w:val="0"/>
          <w:numId w:val="24"/>
        </w:numPr>
      </w:pPr>
    </w:p>
    <w:p w:rsidR="00CF66A7" w:rsidRDefault="00CF66A7" w:rsidP="00BA1707">
      <w:pPr>
        <w:pStyle w:val="EducationNormal"/>
        <w:numPr>
          <w:ilvl w:val="0"/>
          <w:numId w:val="24"/>
        </w:numPr>
      </w:pPr>
      <w:r>
        <w:t>-</w:t>
      </w:r>
      <w:proofErr w:type="spellStart"/>
      <w:r w:rsidR="002A6973">
        <w:t>tensively</w:t>
      </w:r>
      <w:proofErr w:type="spellEnd"/>
      <w:r w:rsidR="002A6973">
        <w:t xml:space="preserve"> </w:t>
      </w:r>
      <w:proofErr w:type="spellStart"/>
      <w:r w:rsidR="002A6973">
        <w:t>accomodated</w:t>
      </w:r>
      <w:proofErr w:type="spellEnd"/>
      <w:r w:rsidR="002A6973">
        <w:t xml:space="preserve"> to them, as a due regard to </w:t>
      </w:r>
    </w:p>
    <w:p w:rsidR="002A6973" w:rsidRDefault="002A6973" w:rsidP="00BA1707">
      <w:pPr>
        <w:pStyle w:val="EducationNormal"/>
        <w:numPr>
          <w:ilvl w:val="0"/>
          <w:numId w:val="24"/>
        </w:numPr>
      </w:pPr>
      <w:r>
        <w:t>the protection and interests of the nation may Justify, and permit.</w:t>
      </w:r>
    </w:p>
    <w:p w:rsidR="00CF66A7" w:rsidRPr="002A6973" w:rsidRDefault="002A6973" w:rsidP="00BA1707">
      <w:pPr>
        <w:pStyle w:val="EducationNormal"/>
        <w:numPr>
          <w:ilvl w:val="0"/>
          <w:numId w:val="24"/>
        </w:numPr>
      </w:pPr>
      <w:r>
        <w:t>Signed - George Washington.</w:t>
      </w:r>
    </w:p>
    <w:sectPr w:rsidR="00CF66A7" w:rsidRPr="002A6973" w:rsidSect="009C47EC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2340" w:right="1350" w:bottom="1440" w:left="1800" w:header="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3F47" w:rsidRDefault="00F53F47" w:rsidP="003D5E14">
      <w:r>
        <w:separator/>
      </w:r>
    </w:p>
  </w:endnote>
  <w:endnote w:type="continuationSeparator" w:id="0">
    <w:p w:rsidR="00F53F47" w:rsidRDefault="00F53F47" w:rsidP="003D5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65C3" w:rsidRDefault="009F65C3">
    <w:pPr>
      <w:pStyle w:val="EducationNormal"/>
      <w:spacing w:after="0" w:line="276" w:lineRule="auto"/>
    </w:pPr>
  </w:p>
  <w:p w:rsidR="009F65C3" w:rsidRDefault="009F65C3">
    <w:pPr>
      <w:pStyle w:val="EducationNormal"/>
      <w:spacing w:after="0" w:line="276" w:lineRule="auto"/>
    </w:pPr>
  </w:p>
  <w:p w:rsidR="009F65C3" w:rsidRDefault="009F65C3">
    <w:pPr>
      <w:pStyle w:val="EducationNormal"/>
      <w:spacing w:after="0" w:line="276" w:lineRule="auto"/>
    </w:pPr>
    <w:r>
      <w:rPr>
        <w:sz w:val="18"/>
        <w:szCs w:val="18"/>
      </w:rPr>
      <w:t>George Washington Teacher Institute | mountvernon.org/teachers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65C3" w:rsidRDefault="009F65C3">
    <w:pPr>
      <w:pStyle w:val="EducationNormal"/>
    </w:pPr>
  </w:p>
  <w:p w:rsidR="009C47EC" w:rsidRDefault="009F65C3" w:rsidP="0081034C">
    <w:pPr>
      <w:pStyle w:val="Footer"/>
    </w:pPr>
    <w:r>
      <w:t>George Washington Teacher Instit</w:t>
    </w:r>
    <w:r w:rsidR="009C47EC">
      <w:t>ute | mountvernon.org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3F47" w:rsidRDefault="00F53F47" w:rsidP="003D5E14">
      <w:r>
        <w:separator/>
      </w:r>
    </w:p>
  </w:footnote>
  <w:footnote w:type="continuationSeparator" w:id="0">
    <w:p w:rsidR="00F53F47" w:rsidRDefault="00F53F47" w:rsidP="003D5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65C3" w:rsidRDefault="009F65C3">
    <w:pPr>
      <w:pStyle w:val="EducationNormal"/>
      <w:spacing w:after="0" w:line="276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65C3" w:rsidRDefault="009F65C3">
    <w:pPr>
      <w:pStyle w:val="EducationNormal"/>
      <w:spacing w:after="60" w:line="276" w:lineRule="auto"/>
    </w:pPr>
  </w:p>
  <w:p w:rsidR="009F65C3" w:rsidRDefault="009F65C3">
    <w:pPr>
      <w:pStyle w:val="EducationNormal"/>
      <w:spacing w:after="60" w:line="276" w:lineRule="auto"/>
    </w:pPr>
  </w:p>
  <w:p w:rsidR="009F65C3" w:rsidRDefault="009F65C3">
    <w:pPr>
      <w:pStyle w:val="EducationNormal"/>
      <w:spacing w:after="60" w:line="276" w:lineRule="auto"/>
    </w:pPr>
  </w:p>
  <w:p w:rsidR="009F65C3" w:rsidRDefault="00960928" w:rsidP="009C47EC">
    <w:pPr>
      <w:pStyle w:val="EducationSubtitle1"/>
    </w:pPr>
    <w:bookmarkStart w:id="1" w:name="_3qiajk6qottf" w:colFirst="0" w:colLast="0"/>
    <w:bookmarkStart w:id="2" w:name="_iu7255bya9dl" w:colFirst="0" w:colLast="0"/>
    <w:bookmarkEnd w:id="1"/>
    <w:bookmarkEnd w:id="2"/>
    <w:r>
      <w:t>PRIMARY SOURCE</w:t>
    </w:r>
  </w:p>
  <w:p w:rsidR="00931042" w:rsidRPr="00931042" w:rsidRDefault="00BA1707" w:rsidP="00931042">
    <w:pPr>
      <w:pStyle w:val="EducationNormal"/>
      <w:rPr>
        <w:sz w:val="18"/>
        <w:szCs w:val="18"/>
      </w:rPr>
    </w:pPr>
    <w:r>
      <w:rPr>
        <w:sz w:val="18"/>
        <w:szCs w:val="18"/>
      </w:rPr>
      <w:t>THOMAS PAINE TO JOHN HUSTLER</w:t>
    </w:r>
  </w:p>
  <w:p w:rsidR="009C47EC" w:rsidRPr="009C47EC" w:rsidRDefault="00F53F47" w:rsidP="009C47EC">
    <w:pPr>
      <w:pStyle w:val="Subtitle"/>
    </w:pPr>
    <w:bookmarkStart w:id="3" w:name="_nzide3ag6akj" w:colFirst="0" w:colLast="0"/>
    <w:bookmarkEnd w:id="3"/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E591D"/>
    <w:multiLevelType w:val="multilevel"/>
    <w:tmpl w:val="6B589338"/>
    <w:lvl w:ilvl="0">
      <w:start w:val="1"/>
      <w:numFmt w:val="bullet"/>
      <w:pStyle w:val="EducationBulletList"/>
      <w:lvlText w:val="·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 w15:restartNumberingAfterBreak="0">
    <w:nsid w:val="0B8F2CA4"/>
    <w:multiLevelType w:val="multilevel"/>
    <w:tmpl w:val="82268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DB2E7A"/>
    <w:multiLevelType w:val="multilevel"/>
    <w:tmpl w:val="D38C380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91345"/>
    <w:multiLevelType w:val="hybridMultilevel"/>
    <w:tmpl w:val="4E14CD9E"/>
    <w:lvl w:ilvl="0" w:tplc="EDC2DD96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C142C"/>
    <w:multiLevelType w:val="hybridMultilevel"/>
    <w:tmpl w:val="7438E156"/>
    <w:lvl w:ilvl="0" w:tplc="04E628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C6652"/>
    <w:multiLevelType w:val="hybridMultilevel"/>
    <w:tmpl w:val="52587F58"/>
    <w:lvl w:ilvl="0" w:tplc="19620E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A2190"/>
    <w:multiLevelType w:val="hybridMultilevel"/>
    <w:tmpl w:val="17045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DB36F3"/>
    <w:multiLevelType w:val="hybridMultilevel"/>
    <w:tmpl w:val="19620E44"/>
    <w:lvl w:ilvl="0" w:tplc="634279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  <w:u w:val="none"/>
      </w:rPr>
    </w:lvl>
    <w:lvl w:ilvl="1" w:tplc="0172B886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83EA16C0" w:tentative="1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 w:tplc="4CFCD13A" w:tentative="1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2722A420" w:tentative="1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F086D598" w:tentative="1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 w:tplc="DEFE5F5E" w:tentative="1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2634F3F6" w:tentative="1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DD22EECC" w:tentative="1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8" w15:restartNumberingAfterBreak="0">
    <w:nsid w:val="2E006B01"/>
    <w:multiLevelType w:val="hybridMultilevel"/>
    <w:tmpl w:val="F6DCD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D45C0D"/>
    <w:multiLevelType w:val="multilevel"/>
    <w:tmpl w:val="D38C380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9251B4"/>
    <w:multiLevelType w:val="multilevel"/>
    <w:tmpl w:val="19620E4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11" w15:restartNumberingAfterBreak="0">
    <w:nsid w:val="3E1744FD"/>
    <w:multiLevelType w:val="multilevel"/>
    <w:tmpl w:val="9D788A70"/>
    <w:lvl w:ilvl="0">
      <w:start w:val="1"/>
      <w:numFmt w:val="bullet"/>
      <w:lvlText w:val="·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2" w15:restartNumberingAfterBreak="0">
    <w:nsid w:val="42F02C23"/>
    <w:multiLevelType w:val="hybridMultilevel"/>
    <w:tmpl w:val="CCFC92E2"/>
    <w:lvl w:ilvl="0" w:tplc="549C6AD2">
      <w:start w:val="1"/>
      <w:numFmt w:val="decimal"/>
      <w:lvlText w:val="%1"/>
      <w:lvlJc w:val="right"/>
      <w:pPr>
        <w:ind w:left="720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E115D5"/>
    <w:multiLevelType w:val="multilevel"/>
    <w:tmpl w:val="CBA29316"/>
    <w:styleLink w:val="PrimarySourceNumbering"/>
    <w:lvl w:ilvl="0">
      <w:start w:val="1"/>
      <w:numFmt w:val="decimal"/>
      <w:lvlText w:val="%1"/>
      <w:lvlJc w:val="right"/>
      <w:pPr>
        <w:tabs>
          <w:tab w:val="num" w:pos="432"/>
        </w:tabs>
        <w:ind w:left="432" w:hanging="144"/>
      </w:pPr>
      <w:rPr>
        <w:rFonts w:ascii="Times New Roman" w:hAnsi="Times New Roman"/>
        <w:b w:val="0"/>
        <w:bCs w:val="0"/>
        <w:i w:val="0"/>
        <w:iCs w:val="0"/>
        <w:color w:val="00000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356AF"/>
    <w:multiLevelType w:val="hybridMultilevel"/>
    <w:tmpl w:val="7396C122"/>
    <w:lvl w:ilvl="0" w:tplc="040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15" w15:restartNumberingAfterBreak="0">
    <w:nsid w:val="4FAB1848"/>
    <w:multiLevelType w:val="multilevel"/>
    <w:tmpl w:val="7472DB68"/>
    <w:numStyleLink w:val="EducationNumberedList"/>
  </w:abstractNum>
  <w:abstractNum w:abstractNumId="16" w15:restartNumberingAfterBreak="0">
    <w:nsid w:val="54B1634A"/>
    <w:multiLevelType w:val="hybridMultilevel"/>
    <w:tmpl w:val="B3A09992"/>
    <w:lvl w:ilvl="0" w:tplc="549C6AD2">
      <w:start w:val="1"/>
      <w:numFmt w:val="decimal"/>
      <w:lvlText w:val="%1"/>
      <w:lvlJc w:val="right"/>
      <w:pPr>
        <w:ind w:left="720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7F04A8"/>
    <w:multiLevelType w:val="hybridMultilevel"/>
    <w:tmpl w:val="A81261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4665D5A"/>
    <w:multiLevelType w:val="hybridMultilevel"/>
    <w:tmpl w:val="A6B645B8"/>
    <w:lvl w:ilvl="0" w:tplc="549C6AD2">
      <w:start w:val="1"/>
      <w:numFmt w:val="decimal"/>
      <w:lvlText w:val="%1"/>
      <w:lvlJc w:val="right"/>
      <w:pPr>
        <w:tabs>
          <w:tab w:val="num" w:pos="432"/>
        </w:tabs>
        <w:ind w:left="432" w:hanging="144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D83F74"/>
    <w:multiLevelType w:val="hybridMultilevel"/>
    <w:tmpl w:val="17045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703945"/>
    <w:multiLevelType w:val="hybridMultilevel"/>
    <w:tmpl w:val="B446868A"/>
    <w:lvl w:ilvl="0" w:tplc="549C6AD2">
      <w:start w:val="1"/>
      <w:numFmt w:val="decimal"/>
      <w:lvlText w:val="%1"/>
      <w:lvlJc w:val="right"/>
      <w:pPr>
        <w:ind w:left="720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6D3500"/>
    <w:multiLevelType w:val="multilevel"/>
    <w:tmpl w:val="7472DB68"/>
    <w:styleLink w:val="EducationNumberedList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A31D1F"/>
    <w:multiLevelType w:val="multilevel"/>
    <w:tmpl w:val="19620E4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23" w15:restartNumberingAfterBreak="0">
    <w:nsid w:val="7C855E6A"/>
    <w:multiLevelType w:val="multilevel"/>
    <w:tmpl w:val="7472DB68"/>
    <w:numStyleLink w:val="EducationNumberedList"/>
  </w:abstractNum>
  <w:num w:numId="1">
    <w:abstractNumId w:val="7"/>
  </w:num>
  <w:num w:numId="2">
    <w:abstractNumId w:val="0"/>
  </w:num>
  <w:num w:numId="3">
    <w:abstractNumId w:val="11"/>
  </w:num>
  <w:num w:numId="4">
    <w:abstractNumId w:val="8"/>
  </w:num>
  <w:num w:numId="5">
    <w:abstractNumId w:val="23"/>
  </w:num>
  <w:num w:numId="6">
    <w:abstractNumId w:val="21"/>
  </w:num>
  <w:num w:numId="7">
    <w:abstractNumId w:val="10"/>
  </w:num>
  <w:num w:numId="8">
    <w:abstractNumId w:val="22"/>
  </w:num>
  <w:num w:numId="9">
    <w:abstractNumId w:val="9"/>
  </w:num>
  <w:num w:numId="10">
    <w:abstractNumId w:val="2"/>
  </w:num>
  <w:num w:numId="11">
    <w:abstractNumId w:val="19"/>
  </w:num>
  <w:num w:numId="12">
    <w:abstractNumId w:val="14"/>
  </w:num>
  <w:num w:numId="13">
    <w:abstractNumId w:val="17"/>
  </w:num>
  <w:num w:numId="14">
    <w:abstractNumId w:val="5"/>
  </w:num>
  <w:num w:numId="15">
    <w:abstractNumId w:val="6"/>
  </w:num>
  <w:num w:numId="16">
    <w:abstractNumId w:val="15"/>
  </w:num>
  <w:num w:numId="17">
    <w:abstractNumId w:val="1"/>
  </w:num>
  <w:num w:numId="18">
    <w:abstractNumId w:val="4"/>
  </w:num>
  <w:num w:numId="19">
    <w:abstractNumId w:val="3"/>
  </w:num>
  <w:num w:numId="20">
    <w:abstractNumId w:val="18"/>
  </w:num>
  <w:num w:numId="21">
    <w:abstractNumId w:val="13"/>
  </w:num>
  <w:num w:numId="22">
    <w:abstractNumId w:val="12"/>
  </w:num>
  <w:num w:numId="23">
    <w:abstractNumId w:val="16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FAD"/>
    <w:rsid w:val="000754D5"/>
    <w:rsid w:val="00090870"/>
    <w:rsid w:val="000A2FAD"/>
    <w:rsid w:val="000B12E2"/>
    <w:rsid w:val="000B7C68"/>
    <w:rsid w:val="001D02AF"/>
    <w:rsid w:val="001D5ADB"/>
    <w:rsid w:val="00237ABC"/>
    <w:rsid w:val="002938A4"/>
    <w:rsid w:val="002A6973"/>
    <w:rsid w:val="00304531"/>
    <w:rsid w:val="003775FB"/>
    <w:rsid w:val="003A0BAB"/>
    <w:rsid w:val="003D3634"/>
    <w:rsid w:val="003D5E14"/>
    <w:rsid w:val="004212BA"/>
    <w:rsid w:val="00456FCF"/>
    <w:rsid w:val="004F696F"/>
    <w:rsid w:val="00505627"/>
    <w:rsid w:val="00597DAA"/>
    <w:rsid w:val="005B1411"/>
    <w:rsid w:val="00616474"/>
    <w:rsid w:val="00651860"/>
    <w:rsid w:val="00695B01"/>
    <w:rsid w:val="007875A0"/>
    <w:rsid w:val="007C47FF"/>
    <w:rsid w:val="0081034C"/>
    <w:rsid w:val="00895F55"/>
    <w:rsid w:val="00931042"/>
    <w:rsid w:val="00950138"/>
    <w:rsid w:val="00950934"/>
    <w:rsid w:val="00960928"/>
    <w:rsid w:val="009C47EC"/>
    <w:rsid w:val="009E4832"/>
    <w:rsid w:val="009F65C3"/>
    <w:rsid w:val="00A01594"/>
    <w:rsid w:val="00A46E98"/>
    <w:rsid w:val="00AE2DA5"/>
    <w:rsid w:val="00B210F4"/>
    <w:rsid w:val="00BA1707"/>
    <w:rsid w:val="00BE0EA8"/>
    <w:rsid w:val="00BE201D"/>
    <w:rsid w:val="00C92DE8"/>
    <w:rsid w:val="00CF66A7"/>
    <w:rsid w:val="00D55210"/>
    <w:rsid w:val="00DA6893"/>
    <w:rsid w:val="00F53F47"/>
    <w:rsid w:val="00F6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B97FDF0"/>
  <w15:chartTrackingRefBased/>
  <w15:docId w15:val="{CB65B180-887E-428F-B68B-847EBC17F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/>
    <w:lsdException w:name="Light Shading Accent 2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/>
    <w:lsdException w:name="Plain Table 4" w:uiPriority="21"/>
    <w:lsdException w:name="Plain Table 5" w:uiPriority="31"/>
    <w:lsdException w:name="Grid Table Light" w:uiPriority="32"/>
    <w:lsdException w:name="Grid Table 1 Light" w:uiPriority="33"/>
    <w:lsdException w:name="Grid Table 2" w:uiPriority="37"/>
    <w:lsdException w:name="Grid Table 3" w:uiPriority="39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186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EducationNormal"/>
    <w:next w:val="EducationNormal"/>
    <w:qFormat/>
    <w:pPr>
      <w:keepNext/>
      <w:keepLines/>
      <w:spacing w:after="60" w:line="276" w:lineRule="auto"/>
      <w:contextualSpacing/>
      <w:outlineLvl w:val="0"/>
    </w:pPr>
    <w:rPr>
      <w:b/>
      <w:sz w:val="18"/>
      <w:szCs w:val="18"/>
    </w:rPr>
  </w:style>
  <w:style w:type="paragraph" w:styleId="Heading2">
    <w:name w:val="heading 2"/>
    <w:basedOn w:val="EducationNormal"/>
    <w:next w:val="EducationNormal"/>
    <w:qFormat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EducationNormal"/>
    <w:next w:val="EducationNormal"/>
    <w:qFormat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EducationNormal"/>
    <w:next w:val="EducationNormal"/>
    <w:qFormat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EducationNormal"/>
    <w:next w:val="EducationNormal"/>
    <w:qFormat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EducationNormal"/>
    <w:next w:val="EducationNormal"/>
    <w:qFormat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ducationNormal">
    <w:name w:val="Education Normal"/>
    <w:qFormat/>
    <w:pPr>
      <w:spacing w:after="140" w:line="288" w:lineRule="auto"/>
    </w:pPr>
    <w:rPr>
      <w:color w:val="000000"/>
      <w:sz w:val="22"/>
      <w:szCs w:val="22"/>
    </w:rPr>
  </w:style>
  <w:style w:type="paragraph" w:styleId="Title">
    <w:name w:val="Title"/>
    <w:basedOn w:val="EducationNormal"/>
    <w:next w:val="EducationNormal"/>
    <w:qFormat/>
    <w:pPr>
      <w:keepNext/>
      <w:keepLines/>
      <w:spacing w:line="264" w:lineRule="auto"/>
      <w:contextualSpacing/>
    </w:pPr>
    <w:rPr>
      <w:sz w:val="44"/>
      <w:szCs w:val="44"/>
    </w:rPr>
  </w:style>
  <w:style w:type="paragraph" w:styleId="Subtitle">
    <w:name w:val="Subtitle"/>
    <w:basedOn w:val="EducationNormal"/>
    <w:next w:val="EducationNormal"/>
    <w:qFormat/>
    <w:pPr>
      <w:keepNext/>
      <w:keepLines/>
      <w:spacing w:after="60" w:line="276" w:lineRule="auto"/>
      <w:contextualSpacing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7AB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7ABC"/>
  </w:style>
  <w:style w:type="paragraph" w:customStyle="1" w:styleId="EducationHeading1">
    <w:name w:val="Education Heading 1"/>
    <w:next w:val="Heading1"/>
    <w:qFormat/>
    <w:rsid w:val="00695B01"/>
    <w:pPr>
      <w:spacing w:line="288" w:lineRule="auto"/>
    </w:pPr>
    <w:rPr>
      <w:b/>
      <w:bCs/>
      <w:caps/>
      <w:color w:val="000000"/>
      <w:sz w:val="18"/>
      <w:szCs w:val="18"/>
    </w:rPr>
  </w:style>
  <w:style w:type="paragraph" w:styleId="Footer">
    <w:name w:val="footer"/>
    <w:aliases w:val="Education Footer"/>
    <w:link w:val="FooterChar"/>
    <w:uiPriority w:val="99"/>
    <w:unhideWhenUsed/>
    <w:qFormat/>
    <w:rsid w:val="009F65C3"/>
    <w:pPr>
      <w:tabs>
        <w:tab w:val="center" w:pos="4320"/>
        <w:tab w:val="right" w:pos="8640"/>
      </w:tabs>
    </w:pPr>
    <w:rPr>
      <w:color w:val="000000"/>
      <w:sz w:val="18"/>
      <w:szCs w:val="22"/>
    </w:rPr>
  </w:style>
  <w:style w:type="character" w:customStyle="1" w:styleId="FooterChar">
    <w:name w:val="Footer Char"/>
    <w:aliases w:val="Education Footer Char"/>
    <w:link w:val="Footer"/>
    <w:uiPriority w:val="99"/>
    <w:rsid w:val="009F65C3"/>
    <w:rPr>
      <w:color w:val="000000"/>
      <w:sz w:val="18"/>
      <w:szCs w:val="22"/>
    </w:rPr>
  </w:style>
  <w:style w:type="paragraph" w:customStyle="1" w:styleId="EducationSubtitle1">
    <w:name w:val="Education Subtitle 1"/>
    <w:next w:val="Subtitle"/>
    <w:qFormat/>
    <w:rsid w:val="00695B01"/>
    <w:pPr>
      <w:spacing w:after="140" w:line="288" w:lineRule="auto"/>
    </w:pPr>
    <w:rPr>
      <w:caps/>
      <w:color w:val="000000"/>
      <w:sz w:val="18"/>
      <w:szCs w:val="18"/>
    </w:rPr>
  </w:style>
  <w:style w:type="paragraph" w:customStyle="1" w:styleId="EducationTitle">
    <w:name w:val="Education Title"/>
    <w:next w:val="Title"/>
    <w:qFormat/>
    <w:rsid w:val="00237ABC"/>
    <w:pPr>
      <w:spacing w:after="140" w:line="288" w:lineRule="auto"/>
    </w:pPr>
    <w:rPr>
      <w:color w:val="000000"/>
      <w:sz w:val="44"/>
      <w:szCs w:val="44"/>
    </w:rPr>
  </w:style>
  <w:style w:type="paragraph" w:customStyle="1" w:styleId="ColorfulList-Accent11">
    <w:name w:val="Colorful List - Accent 11"/>
    <w:basedOn w:val="Normal"/>
    <w:uiPriority w:val="34"/>
    <w:qFormat/>
    <w:rsid w:val="009F65C3"/>
    <w:pPr>
      <w:ind w:left="720"/>
    </w:pPr>
  </w:style>
  <w:style w:type="paragraph" w:customStyle="1" w:styleId="EducationBulletList">
    <w:name w:val="Education Bullet List"/>
    <w:qFormat/>
    <w:rsid w:val="00950138"/>
    <w:pPr>
      <w:numPr>
        <w:numId w:val="2"/>
      </w:numPr>
      <w:spacing w:line="288" w:lineRule="auto"/>
      <w:ind w:left="187" w:hanging="187"/>
      <w:contextualSpacing/>
    </w:pPr>
    <w:rPr>
      <w:color w:val="000000"/>
      <w:sz w:val="22"/>
      <w:szCs w:val="22"/>
    </w:rPr>
  </w:style>
  <w:style w:type="numbering" w:customStyle="1" w:styleId="EducationNumberedList">
    <w:name w:val="Education Numbered List"/>
    <w:basedOn w:val="NoList"/>
    <w:uiPriority w:val="99"/>
    <w:rsid w:val="009F65C3"/>
    <w:pPr>
      <w:numPr>
        <w:numId w:val="6"/>
      </w:numPr>
    </w:pPr>
  </w:style>
  <w:style w:type="paragraph" w:styleId="NormalWeb">
    <w:name w:val="Normal (Web)"/>
    <w:basedOn w:val="Normal"/>
    <w:uiPriority w:val="99"/>
    <w:semiHidden/>
    <w:unhideWhenUsed/>
    <w:rsid w:val="009C47EC"/>
    <w:pPr>
      <w:spacing w:before="100" w:beforeAutospacing="1" w:after="100" w:afterAutospacing="1" w:line="240" w:lineRule="auto"/>
    </w:pPr>
    <w:rPr>
      <w:rFonts w:ascii="Times" w:hAnsi="Times"/>
      <w:sz w:val="20"/>
      <w:szCs w:val="20"/>
    </w:rPr>
  </w:style>
  <w:style w:type="numbering" w:customStyle="1" w:styleId="PrimarySourceNumbering">
    <w:name w:val="Primary Source Numbering"/>
    <w:basedOn w:val="NoList"/>
    <w:uiPriority w:val="99"/>
    <w:rsid w:val="00BE201D"/>
    <w:pPr>
      <w:numPr>
        <w:numId w:val="21"/>
      </w:numPr>
    </w:pPr>
  </w:style>
  <w:style w:type="character" w:styleId="Strong">
    <w:name w:val="Strong"/>
    <w:basedOn w:val="DefaultParagraphFont"/>
    <w:uiPriority w:val="22"/>
    <w:qFormat/>
    <w:rsid w:val="002A69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7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K12\Website\Website%20Lesson%20Plans\Draft%20Lesson%20Plan%20Rebranding\Primary%20Source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529B9FA-A58D-416B-AE39-206BF23DF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Primary Source Template</Template>
  <TotalTime>59</TotalTime>
  <Pages>4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Vernon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Seiter, Jennifer</dc:creator>
  <cp:keywords/>
  <cp:lastModifiedBy>Seiter, Jennifer</cp:lastModifiedBy>
  <cp:revision>7</cp:revision>
  <dcterms:created xsi:type="dcterms:W3CDTF">2022-08-30T15:35:00Z</dcterms:created>
  <dcterms:modified xsi:type="dcterms:W3CDTF">2022-08-30T16:34:00Z</dcterms:modified>
</cp:coreProperties>
</file>